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60A9" w14:textId="77777777" w:rsidR="00E528A7" w:rsidRDefault="00E528A7" w:rsidP="00E52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RESBY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ex.1407)</w:t>
      </w:r>
    </w:p>
    <w:p w14:paraId="57192941" w14:textId="77777777" w:rsidR="00E528A7" w:rsidRDefault="00E528A7" w:rsidP="00E52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English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B50982C" w14:textId="77777777" w:rsidR="00E528A7" w:rsidRDefault="00E528A7" w:rsidP="00E52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EACFF6" w14:textId="77777777" w:rsidR="00E528A7" w:rsidRDefault="00E528A7" w:rsidP="00E52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38F380" w14:textId="77777777" w:rsidR="00E528A7" w:rsidRDefault="00E528A7" w:rsidP="00E52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>He was burned at Perth for spreading heresy in Scotland.</w:t>
      </w:r>
    </w:p>
    <w:p w14:paraId="67E234E3" w14:textId="77777777" w:rsidR="00E528A7" w:rsidRDefault="00E528A7" w:rsidP="00E52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6C13DBED" w14:textId="77777777" w:rsidR="00E528A7" w:rsidRDefault="00E528A7" w:rsidP="00E528A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50E90FC7" w14:textId="77777777" w:rsidR="00E528A7" w:rsidRDefault="00E528A7" w:rsidP="00E528A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Department of History of the University of York, September 1475 </w:t>
      </w:r>
    </w:p>
    <w:p w14:paraId="180F28BA" w14:textId="77777777" w:rsidR="00E528A7" w:rsidRDefault="00E528A7" w:rsidP="00E528A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p.20).</w:t>
      </w:r>
    </w:p>
    <w:p w14:paraId="189A1C79" w14:textId="77777777" w:rsidR="00E528A7" w:rsidRDefault="00E528A7" w:rsidP="00E52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430A92" w14:textId="77777777" w:rsidR="00E528A7" w:rsidRDefault="00E528A7" w:rsidP="00E528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F98139" w14:textId="77777777" w:rsidR="00E528A7" w:rsidRDefault="00E528A7" w:rsidP="00E528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2022</w:t>
      </w:r>
    </w:p>
    <w:p w14:paraId="65A8C7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E13C7" w14:textId="77777777" w:rsidR="00E528A7" w:rsidRDefault="00E528A7" w:rsidP="009139A6">
      <w:r>
        <w:separator/>
      </w:r>
    </w:p>
  </w:endnote>
  <w:endnote w:type="continuationSeparator" w:id="0">
    <w:p w14:paraId="6B32340D" w14:textId="77777777" w:rsidR="00E528A7" w:rsidRDefault="00E528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6C4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A16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18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42FDF" w14:textId="77777777" w:rsidR="00E528A7" w:rsidRDefault="00E528A7" w:rsidP="009139A6">
      <w:r>
        <w:separator/>
      </w:r>
    </w:p>
  </w:footnote>
  <w:footnote w:type="continuationSeparator" w:id="0">
    <w:p w14:paraId="321F0A4E" w14:textId="77777777" w:rsidR="00E528A7" w:rsidRDefault="00E528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BD8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26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7E5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8A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28A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5ABB0"/>
  <w15:chartTrackingRefBased/>
  <w15:docId w15:val="{B9BC7147-628E-4EF5-90E4-8C292F12B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2022-01-16T18:42:00Z</dcterms:created>
  <dcterms:modified xsi:type="dcterms:W3CDTF">2022-01-16T18:43:00Z</dcterms:modified>
</cp:coreProperties>
</file>